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0442FA8E">
                <wp:simplePos x="0" y="0"/>
                <wp:positionH relativeFrom="column">
                  <wp:posOffset>4295955</wp:posOffset>
                </wp:positionH>
                <wp:positionV relativeFrom="paragraph">
                  <wp:posOffset>-715992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886" y="561"/>
                            <a:ext cx="2467" cy="968"/>
                            <a:chOff x="9106" y="720"/>
                            <a:chExt cx="2054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06" y="1077"/>
                              <a:ext cx="205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58C2ABC1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-2022-00</w:t>
                                    </w:r>
                                    <w:r w:rsidR="00BB3CA0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1D66BE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4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886;top:561;width:2467;height:968" coordorigin="9106,720" coordsize="205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06;top:1077;width:205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58C2ABC1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B3CA0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BB3CA0">
                                <w:rPr>
                                  <w:rStyle w:val="Style2"/>
                                </w:rPr>
                                <w:t>CM</w:t>
                              </w:r>
                              <w:r>
                                <w:rPr>
                                  <w:rStyle w:val="Style2"/>
                                </w:rPr>
                                <w:t>-2022-00</w:t>
                              </w:r>
                              <w:r w:rsidR="00BB3CA0">
                                <w:rPr>
                                  <w:rStyle w:val="Style2"/>
                                </w:rPr>
                                <w:t>6</w:t>
                              </w:r>
                              <w:r w:rsidR="001D66BE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1D66B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1D66B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1D66BE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1D66BE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1D66B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1D66B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0F6693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D66BE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B3CA0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purl.org/dc/elements/1.1/"/>
    <ds:schemaRef ds:uri="http://purl.org/dc/terms/"/>
    <ds:schemaRef ds:uri="d1207536-9e68-4e3e-aeed-b740370baf18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sharepoint/v3"/>
    <ds:schemaRef ds:uri="http://www.w3.org/XML/1998/namespac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BF1376-CEEF-44A5-9949-833FA3B31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16</cp:revision>
  <cp:lastPrinted>2011-03-04T18:48:00Z</cp:lastPrinted>
  <dcterms:created xsi:type="dcterms:W3CDTF">2020-11-25T18:03:00Z</dcterms:created>
  <dcterms:modified xsi:type="dcterms:W3CDTF">2022-10-24T18:53:00Z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